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0C0D8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Christina STOPAN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fl.1405)</w:t>
      </w:r>
    </w:p>
    <w:p w14:paraId="2062D924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Hollingbourne</w:t>
      </w:r>
      <w:proofErr w:type="spellEnd"/>
      <w:r>
        <w:rPr>
          <w:rFonts w:cs="Times New Roman"/>
          <w:szCs w:val="24"/>
        </w:rPr>
        <w:t>, Kent.</w:t>
      </w:r>
    </w:p>
    <w:p w14:paraId="0B30F62D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</w:p>
    <w:p w14:paraId="7060C362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</w:p>
    <w:p w14:paraId="4B3478CB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1405</w:t>
      </w:r>
      <w:r>
        <w:rPr>
          <w:rFonts w:cs="Times New Roman"/>
          <w:szCs w:val="24"/>
        </w:rPr>
        <w:tab/>
        <w:t>She made her Will.</w:t>
      </w:r>
    </w:p>
    <w:p w14:paraId="370AD6B1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755AC">
          <w:rPr>
            <w:rStyle w:val="Hyperlink"/>
            <w:rFonts w:cs="Times New Roman"/>
            <w:szCs w:val="24"/>
          </w:rPr>
          <w:t>https://www.kentarchaeology.org.uk/Research/Libr/Wills/NameOrder/S.htm</w:t>
        </w:r>
      </w:hyperlink>
      <w:r>
        <w:rPr>
          <w:rFonts w:cs="Times New Roman"/>
          <w:szCs w:val="24"/>
        </w:rPr>
        <w:t>)</w:t>
      </w:r>
    </w:p>
    <w:p w14:paraId="35DB2110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</w:p>
    <w:p w14:paraId="329037B5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</w:p>
    <w:p w14:paraId="61B5ECE0" w14:textId="77777777" w:rsidR="00B40F45" w:rsidRDefault="00B40F45" w:rsidP="00B40F45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18 July 2022</w:t>
      </w:r>
    </w:p>
    <w:p w14:paraId="367E66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BEF31" w14:textId="77777777" w:rsidR="00B40F45" w:rsidRDefault="00B40F45" w:rsidP="009139A6">
      <w:r>
        <w:separator/>
      </w:r>
    </w:p>
  </w:endnote>
  <w:endnote w:type="continuationSeparator" w:id="0">
    <w:p w14:paraId="1880C261" w14:textId="77777777" w:rsidR="00B40F45" w:rsidRDefault="00B40F4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5D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9F9A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05C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43987" w14:textId="77777777" w:rsidR="00B40F45" w:rsidRDefault="00B40F45" w:rsidP="009139A6">
      <w:r>
        <w:separator/>
      </w:r>
    </w:p>
  </w:footnote>
  <w:footnote w:type="continuationSeparator" w:id="0">
    <w:p w14:paraId="38271200" w14:textId="77777777" w:rsidR="00B40F45" w:rsidRDefault="00B40F4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1D2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D94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52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F45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0F45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082EC"/>
  <w15:chartTrackingRefBased/>
  <w15:docId w15:val="{417557E7-5DC3-4997-8393-A17909D9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0F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2022-10-25T15:56:00Z</dcterms:created>
  <dcterms:modified xsi:type="dcterms:W3CDTF">2022-10-25T15:57:00Z</dcterms:modified>
</cp:coreProperties>
</file>